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การขอเลขที่บ้าน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D10C06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การขอเลขที่บ้าน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600C63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การขอเลขที่บ้านเทศบาลตำบลทรายขาวกฤษณ์สำเนาคู่มือประชาชน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24/07/2015 19:24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600C63">
              <w:rPr>
                <w:rFonts w:asciiTheme="minorBidi" w:hAnsiTheme="minorBidi"/>
                <w:iCs/>
                <w:noProof/>
                <w:sz w:val="32"/>
                <w:szCs w:val="32"/>
              </w:rPr>
              <w:t>–</w:t>
            </w:r>
          </w:p>
          <w:p w:rsidR="00600C63" w:rsidRDefault="00600C63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  <w:p w:rsidR="00600C63" w:rsidRPr="000C2AAC" w:rsidRDefault="00600C63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ผู้แจ้งได้แก่เจ้าบ้านหรือผู้ได้รับมอบหมาย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ระยะเวลาการแจ้งภายใน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วันนับแต่วันที่สร้างบ้านเสร็จ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600C63" w:rsidRDefault="00600C63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ของผู้แจ้ง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ใบรับแจ้งเกี่ยวกับบ้าน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9)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เอกสารการเป็นเจ้าของกรรมสิทธิ์ที่ดิน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กรมที่ดิน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เอกสารการขออนุญาตก่อสร้างตามกฎหมายว่าด้วยการควบคุมอาคาร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00C63" w:rsidRDefault="00600C63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00C63" w:rsidRDefault="00600C63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00C63" w:rsidRDefault="00600C63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6F2" w:rsidRDefault="004216F2" w:rsidP="00C81DB8">
      <w:pPr>
        <w:spacing w:after="0" w:line="240" w:lineRule="auto"/>
      </w:pPr>
      <w:r>
        <w:separator/>
      </w:r>
    </w:p>
  </w:endnote>
  <w:endnote w:type="continuationSeparator" w:id="1">
    <w:p w:rsidR="004216F2" w:rsidRDefault="004216F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6F2" w:rsidRDefault="004216F2" w:rsidP="00C81DB8">
      <w:pPr>
        <w:spacing w:after="0" w:line="240" w:lineRule="auto"/>
      </w:pPr>
      <w:r>
        <w:separator/>
      </w:r>
    </w:p>
  </w:footnote>
  <w:footnote w:type="continuationSeparator" w:id="1">
    <w:p w:rsidR="004216F2" w:rsidRDefault="004216F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D10C06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00003C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00003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0003C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16F2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00C63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0C06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4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comp</cp:lastModifiedBy>
  <cp:revision>84</cp:revision>
  <cp:lastPrinted>2015-08-04T13:20:00Z</cp:lastPrinted>
  <dcterms:created xsi:type="dcterms:W3CDTF">2015-04-23T03:41:00Z</dcterms:created>
  <dcterms:modified xsi:type="dcterms:W3CDTF">2015-08-04T13:20:00Z</dcterms:modified>
</cp:coreProperties>
</file>